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76DAF" w14:textId="35D10F81" w:rsidR="00216F17" w:rsidRDefault="00216F17" w:rsidP="0006218C">
      <w:pPr>
        <w:jc w:val="right"/>
        <w:rPr>
          <w:sz w:val="23"/>
          <w:szCs w:val="23"/>
          <w:lang w:val="sr-Cyrl-RS"/>
        </w:rPr>
      </w:pPr>
    </w:p>
    <w:p w14:paraId="304C9AF6" w14:textId="760246C7" w:rsidR="0006218C" w:rsidRPr="009D105B" w:rsidRDefault="0006218C" w:rsidP="0006218C">
      <w:pPr>
        <w:jc w:val="right"/>
        <w:rPr>
          <w:sz w:val="23"/>
          <w:szCs w:val="23"/>
          <w:lang w:val="sr-Cyrl-RS"/>
        </w:rPr>
      </w:pPr>
      <w:r>
        <w:rPr>
          <w:sz w:val="23"/>
          <w:szCs w:val="23"/>
          <w:lang w:val="sr-Cyrl-RS"/>
        </w:rPr>
        <w:t>ПРИЈЕДЛОГ</w:t>
      </w:r>
    </w:p>
    <w:p w14:paraId="7D17D0C0" w14:textId="196205C6" w:rsidR="00216F17" w:rsidRPr="00E17901" w:rsidRDefault="00216F17" w:rsidP="0006218C">
      <w:pPr>
        <w:jc w:val="both"/>
        <w:rPr>
          <w:i/>
          <w:sz w:val="23"/>
          <w:szCs w:val="23"/>
          <w:u w:val="single"/>
        </w:rPr>
      </w:pPr>
      <w:proofErr w:type="spellStart"/>
      <w:r w:rsidRPr="00E17901">
        <w:rPr>
          <w:sz w:val="23"/>
          <w:szCs w:val="23"/>
        </w:rPr>
        <w:t>Број</w:t>
      </w:r>
      <w:proofErr w:type="spellEnd"/>
      <w:r w:rsidRPr="00E17901">
        <w:rPr>
          <w:sz w:val="23"/>
          <w:szCs w:val="23"/>
        </w:rPr>
        <w:t>:</w:t>
      </w:r>
      <w:r>
        <w:rPr>
          <w:sz w:val="23"/>
          <w:szCs w:val="23"/>
        </w:rPr>
        <w:t xml:space="preserve"> _____________/</w:t>
      </w:r>
      <w:r w:rsidR="00594687">
        <w:rPr>
          <w:sz w:val="23"/>
          <w:szCs w:val="23"/>
        </w:rPr>
        <w:t>21</w:t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</w:p>
    <w:p w14:paraId="15B05176" w14:textId="72124561" w:rsidR="00216F17" w:rsidRPr="006B518D" w:rsidRDefault="00216F17" w:rsidP="00216F17">
      <w:pPr>
        <w:rPr>
          <w:b/>
          <w:i/>
          <w:sz w:val="23"/>
          <w:szCs w:val="23"/>
          <w:u w:val="single"/>
          <w:lang w:val="sr-Cyrl-CS"/>
        </w:rPr>
      </w:pPr>
      <w:proofErr w:type="spellStart"/>
      <w:r w:rsidRPr="00E17901">
        <w:rPr>
          <w:sz w:val="23"/>
          <w:szCs w:val="23"/>
        </w:rPr>
        <w:t>Датум</w:t>
      </w:r>
      <w:proofErr w:type="spellEnd"/>
      <w:r w:rsidRPr="00E17901">
        <w:rPr>
          <w:sz w:val="23"/>
          <w:szCs w:val="23"/>
        </w:rPr>
        <w:t>:</w:t>
      </w:r>
      <w:r>
        <w:rPr>
          <w:b/>
          <w:sz w:val="23"/>
          <w:szCs w:val="23"/>
        </w:rPr>
        <w:t xml:space="preserve"> </w:t>
      </w:r>
      <w:r>
        <w:rPr>
          <w:sz w:val="23"/>
          <w:szCs w:val="23"/>
        </w:rPr>
        <w:t>___________</w:t>
      </w:r>
      <w:proofErr w:type="spellStart"/>
      <w:r>
        <w:rPr>
          <w:sz w:val="23"/>
          <w:szCs w:val="23"/>
        </w:rPr>
        <w:t>год</w:t>
      </w:r>
      <w:proofErr w:type="spellEnd"/>
      <w:r w:rsidR="009D105B">
        <w:rPr>
          <w:sz w:val="23"/>
          <w:szCs w:val="23"/>
          <w:lang w:val="sr-Cyrl-RS"/>
        </w:rPr>
        <w:t>ине</w:t>
      </w:r>
      <w:r>
        <w:rPr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 w:rsidRPr="00E17901">
        <w:rPr>
          <w:b/>
          <w:sz w:val="23"/>
          <w:szCs w:val="23"/>
        </w:rPr>
        <w:tab/>
      </w:r>
      <w:r>
        <w:rPr>
          <w:b/>
          <w:sz w:val="23"/>
          <w:szCs w:val="23"/>
          <w:lang w:val="sr-Cyrl-CS"/>
        </w:rPr>
        <w:t xml:space="preserve">                        </w:t>
      </w:r>
    </w:p>
    <w:p w14:paraId="2831CB26" w14:textId="77777777" w:rsidR="00216F17" w:rsidRPr="0089431D" w:rsidRDefault="00216F17" w:rsidP="00216F17">
      <w:pPr>
        <w:rPr>
          <w:b/>
          <w:sz w:val="23"/>
          <w:szCs w:val="23"/>
          <w:lang w:val="sr-Cyrl-BA"/>
        </w:rPr>
      </w:pPr>
      <w:r>
        <w:rPr>
          <w:sz w:val="23"/>
          <w:szCs w:val="23"/>
        </w:rPr>
        <w:t xml:space="preserve">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  <w:t xml:space="preserve"> </w:t>
      </w:r>
    </w:p>
    <w:p w14:paraId="194B3BE3" w14:textId="23B83929" w:rsidR="00216F17" w:rsidRDefault="00216F17" w:rsidP="00216F17">
      <w:pPr>
        <w:jc w:val="both"/>
        <w:rPr>
          <w:sz w:val="23"/>
          <w:szCs w:val="23"/>
        </w:rPr>
      </w:pPr>
      <w:proofErr w:type="spellStart"/>
      <w:r>
        <w:rPr>
          <w:sz w:val="23"/>
          <w:szCs w:val="23"/>
        </w:rPr>
        <w:t>На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основу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члана</w:t>
      </w:r>
      <w:proofErr w:type="spellEnd"/>
      <w:r>
        <w:rPr>
          <w:sz w:val="23"/>
          <w:szCs w:val="23"/>
        </w:rPr>
        <w:t xml:space="preserve"> </w:t>
      </w:r>
      <w:r>
        <w:rPr>
          <w:sz w:val="23"/>
          <w:szCs w:val="23"/>
          <w:lang w:val="sr-Cyrl-CS"/>
        </w:rPr>
        <w:t>5</w:t>
      </w:r>
      <w:r>
        <w:rPr>
          <w:sz w:val="23"/>
          <w:szCs w:val="23"/>
        </w:rPr>
        <w:t xml:space="preserve">. </w:t>
      </w:r>
      <w:r w:rsidR="007847CD">
        <w:rPr>
          <w:sz w:val="23"/>
          <w:szCs w:val="23"/>
          <w:lang w:val="sr-Cyrl-CS"/>
        </w:rPr>
        <w:t xml:space="preserve">тачка </w:t>
      </w:r>
      <w:r w:rsidR="00C14C00">
        <w:rPr>
          <w:sz w:val="23"/>
          <w:szCs w:val="23"/>
          <w:lang w:val="sr-Cyrl-RS"/>
        </w:rPr>
        <w:t>м</w:t>
      </w:r>
      <w:r>
        <w:rPr>
          <w:sz w:val="23"/>
          <w:szCs w:val="23"/>
          <w:lang w:val="sr-Cyrl-CS"/>
        </w:rPr>
        <w:t xml:space="preserve">) </w:t>
      </w:r>
      <w:proofErr w:type="spellStart"/>
      <w:r>
        <w:rPr>
          <w:sz w:val="23"/>
          <w:szCs w:val="23"/>
        </w:rPr>
        <w:t>Закона</w:t>
      </w:r>
      <w:proofErr w:type="spellEnd"/>
      <w:r>
        <w:rPr>
          <w:sz w:val="23"/>
          <w:szCs w:val="23"/>
        </w:rPr>
        <w:t xml:space="preserve"> о </w:t>
      </w:r>
      <w:proofErr w:type="spellStart"/>
      <w:r>
        <w:rPr>
          <w:sz w:val="23"/>
          <w:szCs w:val="23"/>
        </w:rPr>
        <w:t>јавним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предузећима</w:t>
      </w:r>
      <w:proofErr w:type="spellEnd"/>
      <w:r>
        <w:rPr>
          <w:sz w:val="23"/>
          <w:szCs w:val="23"/>
        </w:rPr>
        <w:t xml:space="preserve"> </w:t>
      </w:r>
      <w:r w:rsidR="0022184B">
        <w:rPr>
          <w:sz w:val="23"/>
          <w:szCs w:val="23"/>
          <w:lang w:val="sr-Cyrl-CS"/>
        </w:rPr>
        <w:t xml:space="preserve">РС </w:t>
      </w:r>
      <w:r>
        <w:rPr>
          <w:sz w:val="23"/>
          <w:szCs w:val="23"/>
        </w:rPr>
        <w:t>(</w:t>
      </w:r>
      <w:r>
        <w:rPr>
          <w:sz w:val="23"/>
          <w:szCs w:val="23"/>
          <w:lang w:val="sr-Cyrl-CS"/>
        </w:rPr>
        <w:t>С</w:t>
      </w:r>
      <w:r>
        <w:rPr>
          <w:sz w:val="23"/>
          <w:szCs w:val="23"/>
        </w:rPr>
        <w:t xml:space="preserve">л. </w:t>
      </w:r>
      <w:proofErr w:type="spellStart"/>
      <w:r>
        <w:rPr>
          <w:sz w:val="23"/>
          <w:szCs w:val="23"/>
        </w:rPr>
        <w:t>гласник</w:t>
      </w:r>
      <w:proofErr w:type="spellEnd"/>
      <w:r>
        <w:rPr>
          <w:sz w:val="23"/>
          <w:szCs w:val="23"/>
        </w:rPr>
        <w:t xml:space="preserve"> 75/04</w:t>
      </w:r>
      <w:r>
        <w:rPr>
          <w:sz w:val="23"/>
          <w:szCs w:val="23"/>
          <w:lang w:val="sr-Cyrl-CS"/>
        </w:rPr>
        <w:t xml:space="preserve"> и 78/11</w:t>
      </w:r>
      <w:r>
        <w:rPr>
          <w:sz w:val="23"/>
          <w:szCs w:val="23"/>
        </w:rPr>
        <w:t xml:space="preserve">) и </w:t>
      </w:r>
      <w:proofErr w:type="spellStart"/>
      <w:r>
        <w:rPr>
          <w:sz w:val="23"/>
          <w:szCs w:val="23"/>
        </w:rPr>
        <w:t>члана</w:t>
      </w:r>
      <w:proofErr w:type="spellEnd"/>
      <w:r>
        <w:rPr>
          <w:sz w:val="23"/>
          <w:szCs w:val="23"/>
        </w:rPr>
        <w:t xml:space="preserve"> 4</w:t>
      </w:r>
      <w:r>
        <w:rPr>
          <w:sz w:val="23"/>
          <w:szCs w:val="23"/>
          <w:lang w:val="sr-Cyrl-CS"/>
        </w:rPr>
        <w:t>0</w:t>
      </w:r>
      <w:r w:rsidR="0022184B">
        <w:rPr>
          <w:sz w:val="23"/>
          <w:szCs w:val="23"/>
        </w:rPr>
        <w:t>.</w:t>
      </w:r>
      <w:r w:rsidR="0022184B">
        <w:rPr>
          <w:sz w:val="23"/>
          <w:szCs w:val="23"/>
          <w:lang w:val="sr-Cyrl-CS"/>
        </w:rPr>
        <w:t xml:space="preserve"> тачка г</w:t>
      </w:r>
      <w:r>
        <w:rPr>
          <w:sz w:val="23"/>
          <w:szCs w:val="23"/>
          <w:lang w:val="sr-Cyrl-CS"/>
        </w:rPr>
        <w:t>)</w:t>
      </w:r>
      <w:r>
        <w:rPr>
          <w:sz w:val="23"/>
          <w:szCs w:val="23"/>
        </w:rPr>
        <w:t xml:space="preserve">, </w:t>
      </w:r>
      <w:r>
        <w:rPr>
          <w:sz w:val="23"/>
          <w:szCs w:val="23"/>
          <w:lang w:val="sr-Cyrl-CS"/>
        </w:rPr>
        <w:t>Скупштина акционара</w:t>
      </w:r>
      <w:r>
        <w:rPr>
          <w:sz w:val="23"/>
          <w:szCs w:val="23"/>
        </w:rPr>
        <w:t xml:space="preserve"> </w:t>
      </w:r>
      <w:r>
        <w:rPr>
          <w:sz w:val="23"/>
          <w:szCs w:val="23"/>
          <w:lang w:val="sr-Cyrl-BA"/>
        </w:rPr>
        <w:t>Жељезница РС</w:t>
      </w:r>
      <w:r>
        <w:rPr>
          <w:sz w:val="23"/>
          <w:szCs w:val="23"/>
        </w:rPr>
        <w:t xml:space="preserve"> </w:t>
      </w:r>
      <w:r>
        <w:rPr>
          <w:sz w:val="23"/>
          <w:szCs w:val="23"/>
          <w:lang w:val="sr-Cyrl-BA"/>
        </w:rPr>
        <w:t xml:space="preserve">а.д. Добој </w:t>
      </w:r>
      <w:proofErr w:type="spellStart"/>
      <w:r>
        <w:rPr>
          <w:sz w:val="23"/>
          <w:szCs w:val="23"/>
        </w:rPr>
        <w:t>на</w:t>
      </w:r>
      <w:proofErr w:type="spellEnd"/>
      <w:r>
        <w:rPr>
          <w:sz w:val="23"/>
          <w:szCs w:val="23"/>
        </w:rPr>
        <w:t xml:space="preserve"> </w:t>
      </w:r>
      <w:r>
        <w:rPr>
          <w:sz w:val="23"/>
          <w:szCs w:val="23"/>
          <w:lang w:val="sr-Latn-CS"/>
        </w:rPr>
        <w:t xml:space="preserve">______________________ </w:t>
      </w:r>
      <w:proofErr w:type="spellStart"/>
      <w:r>
        <w:rPr>
          <w:sz w:val="23"/>
          <w:szCs w:val="23"/>
        </w:rPr>
        <w:t>сједници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одржан</w:t>
      </w:r>
      <w:proofErr w:type="spellEnd"/>
      <w:r>
        <w:rPr>
          <w:sz w:val="23"/>
          <w:szCs w:val="23"/>
          <w:lang w:val="sr-Latn-CS"/>
        </w:rPr>
        <w:t xml:space="preserve">oj _________________ </w:t>
      </w:r>
      <w:proofErr w:type="spellStart"/>
      <w:r>
        <w:rPr>
          <w:sz w:val="23"/>
          <w:szCs w:val="23"/>
        </w:rPr>
        <w:t>године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дон</w:t>
      </w:r>
      <w:proofErr w:type="spellEnd"/>
      <w:r>
        <w:rPr>
          <w:sz w:val="23"/>
          <w:szCs w:val="23"/>
          <w:lang w:val="sr-Cyrl-CS"/>
        </w:rPr>
        <w:t>оси</w:t>
      </w:r>
      <w:r>
        <w:rPr>
          <w:sz w:val="23"/>
          <w:szCs w:val="23"/>
        </w:rPr>
        <w:t>:</w:t>
      </w:r>
    </w:p>
    <w:p w14:paraId="76452716" w14:textId="77777777" w:rsidR="00216F17" w:rsidRPr="00B10EB2" w:rsidRDefault="00216F17" w:rsidP="00216F17">
      <w:pPr>
        <w:rPr>
          <w:b/>
          <w:sz w:val="10"/>
          <w:szCs w:val="10"/>
          <w:lang w:val="sr-Cyrl-BA"/>
        </w:rPr>
      </w:pPr>
    </w:p>
    <w:p w14:paraId="55F97CF7" w14:textId="77777777" w:rsidR="00216F17" w:rsidRDefault="00216F17" w:rsidP="00216F17">
      <w:pPr>
        <w:rPr>
          <w:b/>
          <w:sz w:val="23"/>
          <w:szCs w:val="23"/>
          <w:lang w:val="sr-Cyrl-CS"/>
        </w:rPr>
      </w:pPr>
    </w:p>
    <w:p w14:paraId="5F3BE0E0" w14:textId="77777777" w:rsidR="004415E8" w:rsidRPr="004415E8" w:rsidRDefault="004415E8" w:rsidP="00216F17">
      <w:pPr>
        <w:rPr>
          <w:b/>
          <w:sz w:val="23"/>
          <w:szCs w:val="23"/>
          <w:lang w:val="sr-Cyrl-CS"/>
        </w:rPr>
      </w:pPr>
    </w:p>
    <w:p w14:paraId="172EE6B7" w14:textId="77777777" w:rsidR="00216F17" w:rsidRPr="00216F17" w:rsidRDefault="00216F17" w:rsidP="00216F17">
      <w:pPr>
        <w:rPr>
          <w:b/>
          <w:sz w:val="23"/>
          <w:szCs w:val="23"/>
          <w:lang w:val="hr-HR"/>
        </w:rPr>
      </w:pPr>
    </w:p>
    <w:p w14:paraId="7D55BF30" w14:textId="77777777" w:rsidR="00216F17" w:rsidRDefault="00216F17" w:rsidP="00216F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О  Д  Л  У  К  У</w:t>
      </w:r>
    </w:p>
    <w:p w14:paraId="5D9483EE" w14:textId="2533A141" w:rsidR="00216F17" w:rsidRPr="006B518D" w:rsidRDefault="0022184B" w:rsidP="00216F17">
      <w:pPr>
        <w:ind w:left="360"/>
        <w:jc w:val="center"/>
        <w:rPr>
          <w:b/>
          <w:sz w:val="23"/>
          <w:szCs w:val="23"/>
          <w:lang w:val="sr-Cyrl-CS"/>
        </w:rPr>
      </w:pPr>
      <w:r>
        <w:rPr>
          <w:b/>
          <w:sz w:val="23"/>
          <w:szCs w:val="23"/>
          <w:lang w:val="sr-Cyrl-CS"/>
        </w:rPr>
        <w:t xml:space="preserve">о усвајању </w:t>
      </w:r>
      <w:r w:rsidR="009D105B">
        <w:rPr>
          <w:b/>
          <w:sz w:val="23"/>
          <w:szCs w:val="23"/>
          <w:lang w:val="sr-Cyrl-CS"/>
        </w:rPr>
        <w:t>Извјештаја о пословању Жељезница Републике Српске за 2020. годину</w:t>
      </w:r>
      <w:r>
        <w:rPr>
          <w:b/>
          <w:sz w:val="23"/>
          <w:szCs w:val="23"/>
          <w:lang w:val="sr-Cyrl-CS"/>
        </w:rPr>
        <w:t xml:space="preserve"> </w:t>
      </w:r>
    </w:p>
    <w:p w14:paraId="25962617" w14:textId="77777777" w:rsidR="00216F17" w:rsidRDefault="00216F17" w:rsidP="00216F17">
      <w:pPr>
        <w:rPr>
          <w:b/>
          <w:sz w:val="23"/>
          <w:szCs w:val="23"/>
          <w:lang w:val="sr-Cyrl-BA"/>
        </w:rPr>
      </w:pPr>
    </w:p>
    <w:p w14:paraId="0C401806" w14:textId="77777777" w:rsidR="004415E8" w:rsidRPr="00B10EB2" w:rsidRDefault="004415E8" w:rsidP="00216F17">
      <w:pPr>
        <w:rPr>
          <w:b/>
          <w:sz w:val="23"/>
          <w:szCs w:val="23"/>
          <w:lang w:val="sr-Cyrl-BA"/>
        </w:rPr>
      </w:pPr>
    </w:p>
    <w:p w14:paraId="11E66597" w14:textId="77777777" w:rsidR="00216F17" w:rsidRDefault="00216F17" w:rsidP="00216F17">
      <w:pPr>
        <w:jc w:val="center"/>
        <w:rPr>
          <w:b/>
        </w:rPr>
      </w:pPr>
      <w:r>
        <w:rPr>
          <w:b/>
        </w:rPr>
        <w:t>I</w:t>
      </w:r>
    </w:p>
    <w:p w14:paraId="4ED4094D" w14:textId="77777777" w:rsidR="00216F17" w:rsidRDefault="00216F17" w:rsidP="00216F17">
      <w:pPr>
        <w:jc w:val="center"/>
        <w:rPr>
          <w:b/>
          <w:sz w:val="12"/>
          <w:szCs w:val="12"/>
        </w:rPr>
      </w:pPr>
    </w:p>
    <w:p w14:paraId="3775B8B3" w14:textId="513AED00" w:rsidR="00216F17" w:rsidRDefault="0022184B" w:rsidP="00216F17">
      <w:pPr>
        <w:ind w:left="360"/>
        <w:jc w:val="both"/>
        <w:rPr>
          <w:lang w:val="sr-Cyrl-CS"/>
        </w:rPr>
      </w:pPr>
      <w:r>
        <w:rPr>
          <w:lang w:val="sr-Cyrl-CS"/>
        </w:rPr>
        <w:t xml:space="preserve">Усваја се </w:t>
      </w:r>
      <w:r w:rsidR="009D105B">
        <w:rPr>
          <w:lang w:val="sr-Cyrl-CS"/>
        </w:rPr>
        <w:t>Извјештај о пословању Жељезница Републике Српске за 2020. годину</w:t>
      </w:r>
      <w:r w:rsidR="00C14C00">
        <w:rPr>
          <w:lang w:val="sr-Cyrl-CS"/>
        </w:rPr>
        <w:t xml:space="preserve"> са Изјавом о усклађености организације и дјеловања са стандардима корпоративног управљања. </w:t>
      </w:r>
    </w:p>
    <w:p w14:paraId="454E6925" w14:textId="77777777" w:rsidR="0031427E" w:rsidRPr="0022184B" w:rsidRDefault="0031427E" w:rsidP="00216F17">
      <w:pPr>
        <w:ind w:left="360"/>
        <w:jc w:val="both"/>
        <w:rPr>
          <w:lang w:val="sr-Cyrl-CS"/>
        </w:rPr>
      </w:pPr>
    </w:p>
    <w:p w14:paraId="3A3B69D1" w14:textId="77777777" w:rsidR="00216F17" w:rsidRDefault="00216F17" w:rsidP="00216F17">
      <w:pPr>
        <w:spacing w:line="360" w:lineRule="auto"/>
        <w:jc w:val="center"/>
        <w:rPr>
          <w:b/>
        </w:rPr>
      </w:pPr>
      <w:r>
        <w:rPr>
          <w:b/>
        </w:rPr>
        <w:t>II</w:t>
      </w:r>
    </w:p>
    <w:p w14:paraId="14575903" w14:textId="77777777" w:rsidR="00216F17" w:rsidRDefault="00216F17" w:rsidP="00216F17">
      <w:pPr>
        <w:ind w:left="360" w:firstLine="360"/>
        <w:jc w:val="both"/>
      </w:pPr>
      <w:proofErr w:type="spellStart"/>
      <w:r>
        <w:t>За</w:t>
      </w:r>
      <w:proofErr w:type="spellEnd"/>
      <w:r>
        <w:t xml:space="preserve"> </w:t>
      </w:r>
      <w:proofErr w:type="spellStart"/>
      <w:r>
        <w:t>реализацију</w:t>
      </w:r>
      <w:proofErr w:type="spellEnd"/>
      <w:r>
        <w:t xml:space="preserve"> </w:t>
      </w:r>
      <w:proofErr w:type="spellStart"/>
      <w:r>
        <w:t>ове</w:t>
      </w:r>
      <w:proofErr w:type="spellEnd"/>
      <w:r>
        <w:t xml:space="preserve"> </w:t>
      </w:r>
      <w:proofErr w:type="spellStart"/>
      <w:r>
        <w:t>Одлуке</w:t>
      </w:r>
      <w:proofErr w:type="spellEnd"/>
      <w:r>
        <w:t xml:space="preserve"> </w:t>
      </w:r>
      <w:proofErr w:type="spellStart"/>
      <w:r>
        <w:t>задужују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r>
        <w:rPr>
          <w:lang w:val="sr-Cyrl-CS"/>
        </w:rPr>
        <w:t>Управа друштва</w:t>
      </w:r>
      <w:r>
        <w:t>.</w:t>
      </w:r>
    </w:p>
    <w:p w14:paraId="75FE72A5" w14:textId="77777777" w:rsidR="00216F17" w:rsidRDefault="00216F17" w:rsidP="00216F17">
      <w:pPr>
        <w:jc w:val="both"/>
      </w:pPr>
    </w:p>
    <w:p w14:paraId="3D812ABD" w14:textId="77777777" w:rsidR="00216F17" w:rsidRDefault="00216F17" w:rsidP="00216F17">
      <w:pPr>
        <w:spacing w:line="360" w:lineRule="auto"/>
        <w:jc w:val="center"/>
        <w:rPr>
          <w:b/>
        </w:rPr>
      </w:pPr>
      <w:r>
        <w:rPr>
          <w:b/>
        </w:rPr>
        <w:t>III</w:t>
      </w:r>
    </w:p>
    <w:p w14:paraId="1F5165CF" w14:textId="77777777" w:rsidR="00216F17" w:rsidRPr="006B518D" w:rsidRDefault="00216F17" w:rsidP="00216F17">
      <w:pPr>
        <w:jc w:val="both"/>
        <w:rPr>
          <w:bCs/>
          <w:lang w:val="sr-Cyrl-CS"/>
        </w:rPr>
      </w:pPr>
      <w:r>
        <w:rPr>
          <w:lang w:val="sr-Cyrl-CS"/>
        </w:rPr>
        <w:t xml:space="preserve">           </w:t>
      </w:r>
      <w:proofErr w:type="spellStart"/>
      <w:r>
        <w:t>Одлука</w:t>
      </w:r>
      <w:proofErr w:type="spellEnd"/>
      <w:r>
        <w:t xml:space="preserve"> </w:t>
      </w:r>
      <w:proofErr w:type="spellStart"/>
      <w:r>
        <w:t>ступа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снагу</w:t>
      </w:r>
      <w:proofErr w:type="spellEnd"/>
      <w:r>
        <w:t xml:space="preserve"> </w:t>
      </w:r>
      <w:proofErr w:type="spellStart"/>
      <w:r>
        <w:t>даном</w:t>
      </w:r>
      <w:proofErr w:type="spellEnd"/>
      <w:r>
        <w:t xml:space="preserve"> </w:t>
      </w:r>
      <w:proofErr w:type="spellStart"/>
      <w:r>
        <w:t>доношења</w:t>
      </w:r>
      <w:proofErr w:type="spellEnd"/>
      <w:r>
        <w:rPr>
          <w:lang w:val="sr-Cyrl-CS"/>
        </w:rPr>
        <w:t>.</w:t>
      </w:r>
    </w:p>
    <w:p w14:paraId="10BB852D" w14:textId="77777777" w:rsidR="00216F17" w:rsidRDefault="00216F17" w:rsidP="00216F17">
      <w:pPr>
        <w:jc w:val="both"/>
        <w:rPr>
          <w:b/>
        </w:rPr>
      </w:pPr>
    </w:p>
    <w:p w14:paraId="26040C95" w14:textId="5E7D32FA" w:rsidR="00216F17" w:rsidRPr="008A5D99" w:rsidRDefault="00216F17" w:rsidP="008A5D99">
      <w:pPr>
        <w:ind w:firstLine="360"/>
        <w:jc w:val="both"/>
      </w:pPr>
      <w:r>
        <w:t xml:space="preserve">      </w:t>
      </w:r>
    </w:p>
    <w:p w14:paraId="04636E66" w14:textId="77777777" w:rsidR="00216F17" w:rsidRPr="00B10EB2" w:rsidRDefault="00216F17" w:rsidP="00216F17">
      <w:pPr>
        <w:ind w:firstLine="480"/>
        <w:jc w:val="both"/>
        <w:rPr>
          <w:color w:val="FF0000"/>
          <w:sz w:val="19"/>
          <w:szCs w:val="19"/>
          <w:lang w:val="sr-Cyrl-BA"/>
        </w:rPr>
      </w:pPr>
    </w:p>
    <w:p w14:paraId="758EF05B" w14:textId="77777777" w:rsidR="0022184B" w:rsidRPr="009D0FFB" w:rsidRDefault="00216F17" w:rsidP="00216F17">
      <w:pPr>
        <w:rPr>
          <w:i/>
          <w:sz w:val="18"/>
          <w:szCs w:val="18"/>
          <w:lang w:val="sr-Cyrl-BA"/>
        </w:rPr>
      </w:pPr>
      <w:r w:rsidRPr="00140C07">
        <w:rPr>
          <w:i/>
          <w:sz w:val="18"/>
          <w:szCs w:val="18"/>
          <w:lang w:val="bs-Cyrl-BA"/>
        </w:rPr>
        <w:t>Достављено:</w:t>
      </w:r>
    </w:p>
    <w:p w14:paraId="07A7C0D5" w14:textId="77777777" w:rsidR="00216F17" w:rsidRPr="0022184B" w:rsidRDefault="0022184B" w:rsidP="00216F17">
      <w:pPr>
        <w:numPr>
          <w:ilvl w:val="0"/>
          <w:numId w:val="9"/>
        </w:numPr>
        <w:rPr>
          <w:sz w:val="18"/>
          <w:szCs w:val="18"/>
          <w:lang w:val="bs-Cyrl-BA"/>
        </w:rPr>
      </w:pPr>
      <w:r w:rsidRPr="0022184B">
        <w:rPr>
          <w:sz w:val="18"/>
          <w:szCs w:val="18"/>
          <w:lang w:val="bs-Cyrl-BA"/>
        </w:rPr>
        <w:t>Кабинет ге</w:t>
      </w:r>
      <w:r w:rsidR="004415E8">
        <w:rPr>
          <w:sz w:val="18"/>
          <w:szCs w:val="18"/>
          <w:lang w:val="bs-Cyrl-BA"/>
        </w:rPr>
        <w:t>н</w:t>
      </w:r>
      <w:r w:rsidRPr="0022184B">
        <w:rPr>
          <w:sz w:val="18"/>
          <w:szCs w:val="18"/>
          <w:lang w:val="bs-Cyrl-BA"/>
        </w:rPr>
        <w:t>.директора</w:t>
      </w:r>
    </w:p>
    <w:p w14:paraId="499D62E7" w14:textId="77777777" w:rsidR="0022184B" w:rsidRPr="004D008C" w:rsidRDefault="0022184B" w:rsidP="00216F17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8"/>
          <w:szCs w:val="18"/>
          <w:lang w:val="bs-Cyrl-BA"/>
        </w:rPr>
        <w:t xml:space="preserve">Послови Друштва x </w:t>
      </w:r>
      <w:r w:rsidR="00BD6187">
        <w:rPr>
          <w:sz w:val="18"/>
          <w:szCs w:val="18"/>
          <w:lang w:val="bs-Cyrl-BA"/>
        </w:rPr>
        <w:t>2</w:t>
      </w:r>
    </w:p>
    <w:p w14:paraId="35E8023F" w14:textId="77777777" w:rsidR="004D008C" w:rsidRPr="00B10EB2" w:rsidRDefault="004D008C" w:rsidP="00216F17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8"/>
          <w:szCs w:val="18"/>
          <w:lang w:val="bs-Cyrl-BA"/>
        </w:rPr>
        <w:t xml:space="preserve">Заједнички послови </w:t>
      </w:r>
      <w:r>
        <w:rPr>
          <w:sz w:val="18"/>
          <w:szCs w:val="18"/>
        </w:rPr>
        <w:t>x 3</w:t>
      </w:r>
    </w:p>
    <w:p w14:paraId="20AB0BEC" w14:textId="77777777" w:rsidR="00216F17" w:rsidRPr="00B10EB2" w:rsidRDefault="0022184B" w:rsidP="00216F17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9"/>
          <w:szCs w:val="19"/>
          <w:lang w:val="sr-Cyrl-CS"/>
        </w:rPr>
        <w:t>Одјељење за интерну ревизију</w:t>
      </w:r>
    </w:p>
    <w:p w14:paraId="5CF518D3" w14:textId="77777777" w:rsidR="00216F17" w:rsidRPr="00B10EB2" w:rsidRDefault="0022184B" w:rsidP="00216F17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9"/>
          <w:szCs w:val="19"/>
          <w:lang w:val="sr-Cyrl-CS"/>
        </w:rPr>
        <w:t>Сектор за план и анализу x 7</w:t>
      </w:r>
    </w:p>
    <w:p w14:paraId="41C64A6B" w14:textId="77777777" w:rsidR="00216F17" w:rsidRPr="006B518D" w:rsidRDefault="0022184B" w:rsidP="00216F17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9"/>
          <w:szCs w:val="19"/>
          <w:lang w:val="sr-Cyrl-CS"/>
        </w:rPr>
        <w:t>Сектор за набавке и продају</w:t>
      </w:r>
    </w:p>
    <w:p w14:paraId="6F21B6B2" w14:textId="77777777" w:rsidR="00216F17" w:rsidRDefault="00216F17" w:rsidP="00216F17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9"/>
          <w:szCs w:val="19"/>
          <w:lang w:val="sr-Cyrl-CS"/>
        </w:rPr>
        <w:t>а/а</w:t>
      </w:r>
    </w:p>
    <w:p w14:paraId="7B6AC3F8" w14:textId="77777777" w:rsidR="00216F17" w:rsidRPr="00B10EB2" w:rsidRDefault="00216F17" w:rsidP="00216F17">
      <w:pPr>
        <w:ind w:left="360"/>
        <w:rPr>
          <w:i/>
          <w:sz w:val="18"/>
          <w:szCs w:val="18"/>
          <w:lang w:val="bs-Cyrl-BA"/>
        </w:rPr>
      </w:pPr>
      <w:r>
        <w:rPr>
          <w:b/>
          <w:bCs/>
          <w:sz w:val="21"/>
          <w:szCs w:val="21"/>
        </w:rPr>
        <w:t xml:space="preserve"> </w:t>
      </w:r>
    </w:p>
    <w:p w14:paraId="49ED044B" w14:textId="77777777" w:rsidR="00216F17" w:rsidRDefault="00216F17" w:rsidP="00216F17">
      <w:pPr>
        <w:rPr>
          <w:b/>
          <w:bCs/>
          <w:sz w:val="21"/>
          <w:szCs w:val="21"/>
          <w:lang w:val="sr-Cyrl-CS"/>
        </w:rPr>
      </w:pP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  <w:t xml:space="preserve">    </w:t>
      </w:r>
    </w:p>
    <w:p w14:paraId="24CA8D2F" w14:textId="77777777" w:rsidR="00216F17" w:rsidRPr="00BD6187" w:rsidRDefault="00216F17" w:rsidP="00216F17">
      <w:pPr>
        <w:jc w:val="center"/>
        <w:rPr>
          <w:b/>
          <w:bCs/>
          <w:lang w:val="sr-Cyrl-CS"/>
        </w:rPr>
      </w:pPr>
      <w:r w:rsidRPr="00BD6187">
        <w:rPr>
          <w:b/>
          <w:bCs/>
          <w:sz w:val="21"/>
          <w:szCs w:val="21"/>
          <w:lang w:val="sr-Cyrl-CS"/>
        </w:rPr>
        <w:t xml:space="preserve">                                                                                        </w:t>
      </w:r>
      <w:r w:rsidRPr="00BD6187">
        <w:rPr>
          <w:b/>
          <w:bCs/>
        </w:rPr>
        <w:t>ПРЕДСЈЕДНИ</w:t>
      </w:r>
      <w:r w:rsidRPr="00BD6187">
        <w:rPr>
          <w:b/>
          <w:bCs/>
          <w:lang w:val="sr-Cyrl-CS"/>
        </w:rPr>
        <w:t>К</w:t>
      </w:r>
    </w:p>
    <w:p w14:paraId="0997190C" w14:textId="77777777" w:rsidR="00216F17" w:rsidRPr="00BD6187" w:rsidRDefault="00216F17" w:rsidP="00216F17">
      <w:pPr>
        <w:jc w:val="center"/>
        <w:rPr>
          <w:b/>
          <w:bCs/>
          <w:lang w:val="sr-Cyrl-CS"/>
        </w:rPr>
      </w:pPr>
      <w:r w:rsidRPr="00BD6187">
        <w:rPr>
          <w:b/>
          <w:bCs/>
          <w:lang w:val="sr-Cyrl-CS"/>
        </w:rPr>
        <w:t xml:space="preserve">                                                                             </w:t>
      </w:r>
      <w:r w:rsidRPr="00BD6187">
        <w:rPr>
          <w:b/>
          <w:bCs/>
        </w:rPr>
        <w:t xml:space="preserve"> </w:t>
      </w:r>
      <w:r w:rsidRPr="00BD6187">
        <w:rPr>
          <w:b/>
          <w:bCs/>
          <w:lang w:val="sr-Cyrl-CS"/>
        </w:rPr>
        <w:t>СКУПШТИНЕ  АКЦИОНАРА</w:t>
      </w:r>
    </w:p>
    <w:p w14:paraId="04A89417" w14:textId="77777777" w:rsidR="00216F17" w:rsidRDefault="00216F17" w:rsidP="00216F17">
      <w:pPr>
        <w:rPr>
          <w:b/>
          <w:bCs/>
          <w:lang w:val="sr-Cyrl-CS"/>
        </w:rPr>
      </w:pPr>
      <w:r w:rsidRPr="006A18FE">
        <w:rPr>
          <w:bCs/>
          <w:lang w:val="sr-Cyrl-CS"/>
        </w:rPr>
        <w:t xml:space="preserve">              </w:t>
      </w:r>
      <w:r>
        <w:rPr>
          <w:b/>
          <w:bCs/>
          <w:lang w:val="sr-Cyrl-BA"/>
        </w:rPr>
        <w:tab/>
      </w:r>
      <w:r>
        <w:rPr>
          <w:b/>
          <w:bCs/>
          <w:lang w:val="sr-Cyrl-BA"/>
        </w:rPr>
        <w:tab/>
      </w:r>
      <w:r>
        <w:rPr>
          <w:b/>
          <w:bCs/>
          <w:lang w:val="sr-Cyrl-BA"/>
        </w:rPr>
        <w:tab/>
      </w:r>
      <w:r w:rsidRPr="00B10EB2">
        <w:rPr>
          <w:b/>
          <w:bCs/>
        </w:rPr>
        <w:tab/>
      </w:r>
      <w:r w:rsidRPr="00B10EB2">
        <w:rPr>
          <w:b/>
          <w:bCs/>
        </w:rPr>
        <w:tab/>
      </w:r>
      <w:r>
        <w:rPr>
          <w:b/>
          <w:bCs/>
          <w:lang w:val="sr-Cyrl-BA"/>
        </w:rPr>
        <w:t xml:space="preserve">          </w:t>
      </w:r>
      <w:r w:rsidRPr="00B10EB2">
        <w:rPr>
          <w:b/>
          <w:bCs/>
        </w:rPr>
        <w:t xml:space="preserve">   </w:t>
      </w:r>
      <w:r>
        <w:rPr>
          <w:b/>
          <w:bCs/>
          <w:lang w:val="sr-Cyrl-CS"/>
        </w:rPr>
        <w:t xml:space="preserve">         </w:t>
      </w:r>
    </w:p>
    <w:p w14:paraId="5245E8B5" w14:textId="77777777" w:rsidR="00216F17" w:rsidRPr="00B10EB2" w:rsidRDefault="00216F17" w:rsidP="00216F17">
      <w:pPr>
        <w:jc w:val="right"/>
        <w:rPr>
          <w:b/>
          <w:bCs/>
          <w:lang w:val="sr-Cyrl-BA"/>
        </w:rPr>
      </w:pPr>
      <w:r w:rsidRPr="00B10EB2">
        <w:rPr>
          <w:b/>
          <w:bCs/>
        </w:rPr>
        <w:t>_________________________________</w:t>
      </w:r>
      <w:r>
        <w:rPr>
          <w:b/>
          <w:bCs/>
          <w:lang w:val="sr-Cyrl-BA"/>
        </w:rPr>
        <w:t>______</w:t>
      </w:r>
    </w:p>
    <w:p w14:paraId="352631C1" w14:textId="797B5E1B" w:rsidR="00216F17" w:rsidRDefault="00216F17" w:rsidP="009D105B">
      <w:pPr>
        <w:jc w:val="center"/>
        <w:rPr>
          <w:bCs/>
          <w:lang w:val="sr-Cyrl-CS"/>
        </w:rPr>
      </w:pPr>
      <w:r w:rsidRPr="00B10EB2">
        <w:rPr>
          <w:bCs/>
        </w:rPr>
        <w:t xml:space="preserve">                                                              </w:t>
      </w:r>
      <w:r>
        <w:rPr>
          <w:bCs/>
          <w:lang w:val="sr-Cyrl-CS"/>
        </w:rPr>
        <w:t xml:space="preserve">             </w:t>
      </w:r>
      <w:r>
        <w:rPr>
          <w:bCs/>
        </w:rPr>
        <w:t xml:space="preserve"> </w:t>
      </w:r>
    </w:p>
    <w:p w14:paraId="154F81B9" w14:textId="77777777" w:rsidR="00216F17" w:rsidRDefault="00216F17" w:rsidP="00216F17">
      <w:pPr>
        <w:rPr>
          <w:b/>
          <w:bCs/>
          <w:sz w:val="26"/>
          <w:szCs w:val="26"/>
          <w:lang w:val="sr-Cyrl-BA"/>
        </w:rPr>
      </w:pPr>
    </w:p>
    <w:p w14:paraId="26304A0F" w14:textId="77777777" w:rsidR="00A32317" w:rsidRDefault="00B515B3" w:rsidP="000C0AA0">
      <w:r>
        <w:rPr>
          <w:noProof/>
          <w:lang w:val="en-GB" w:eastAsia="en-GB"/>
        </w:rPr>
        <w:drawing>
          <wp:inline distT="0" distB="0" distL="0" distR="0" wp14:anchorId="0415ABBC" wp14:editId="4E69F508">
            <wp:extent cx="5724525" cy="914400"/>
            <wp:effectExtent l="19050" t="0" r="9525" b="0"/>
            <wp:docPr id="1" name="Picture 22" descr="C:\Users\Administrator\AppData\Local\Microsoft\Windows\Temporary Internet Files\Content.Word\zaglavlj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Administrator\AppData\Local\Microsoft\Windows\Temporary Internet Files\Content.Word\zaglavlje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95EF9A" w14:textId="77777777" w:rsidR="00A32317" w:rsidRDefault="00A32317" w:rsidP="000C0AA0"/>
    <w:sectPr w:rsidR="00A32317" w:rsidSect="001F5E1A">
      <w:headerReference w:type="default" r:id="rId8"/>
      <w:footerReference w:type="default" r:id="rId9"/>
      <w:headerReference w:type="first" r:id="rId10"/>
      <w:pgSz w:w="11906" w:h="16838" w:code="9"/>
      <w:pgMar w:top="1960" w:right="1417" w:bottom="993" w:left="1417" w:header="284" w:footer="26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282E1" w14:textId="77777777" w:rsidR="00FA2CE5" w:rsidRDefault="00FA2CE5">
      <w:r>
        <w:separator/>
      </w:r>
    </w:p>
  </w:endnote>
  <w:endnote w:type="continuationSeparator" w:id="0">
    <w:p w14:paraId="583B6339" w14:textId="77777777" w:rsidR="00FA2CE5" w:rsidRDefault="00FA2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l">
    <w:altName w:val="Arial"/>
    <w:charset w:val="00"/>
    <w:family w:val="swiss"/>
    <w:pitch w:val="variable"/>
    <w:sig w:usb0="00000003" w:usb1="00000000" w:usb2="00000000" w:usb3="00000000" w:csb0="00000001" w:csb1="00000000"/>
  </w:font>
  <w:font w:name="CG Omega">
    <w:altName w:val="Segoe UI"/>
    <w:charset w:val="EE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r Times">
    <w:altName w:val="Times New Roman"/>
    <w:charset w:val="00"/>
    <w:family w:val="roman"/>
    <w:pitch w:val="variable"/>
    <w:sig w:usb0="00000001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DBAB7" w14:textId="77777777" w:rsidR="004D0AD0" w:rsidRPr="00EA7F78" w:rsidRDefault="004D0AD0" w:rsidP="00121431">
    <w:pPr>
      <w:spacing w:after="200"/>
      <w:jc w:val="both"/>
      <w:rPr>
        <w:b/>
        <w:spacing w:val="-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58F56" w14:textId="77777777" w:rsidR="00FA2CE5" w:rsidRDefault="00FA2CE5">
      <w:r>
        <w:separator/>
      </w:r>
    </w:p>
  </w:footnote>
  <w:footnote w:type="continuationSeparator" w:id="0">
    <w:p w14:paraId="6F9F66F8" w14:textId="77777777" w:rsidR="00FA2CE5" w:rsidRDefault="00FA2C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FDF98" w14:textId="77777777" w:rsidR="004D0AD0" w:rsidRDefault="004D0AD0" w:rsidP="00F91E97">
    <w:pPr>
      <w:jc w:val="center"/>
    </w:pPr>
  </w:p>
  <w:p w14:paraId="0DC19932" w14:textId="77777777" w:rsidR="009B3F29" w:rsidRPr="009B3F29" w:rsidRDefault="009B3F29">
    <w:pPr>
      <w:rPr>
        <w:rFonts w:ascii="Ariall" w:hAnsi="Ariall"/>
        <w:sz w:val="16"/>
        <w:lang w:val="en-US"/>
      </w:rPr>
    </w:pPr>
  </w:p>
  <w:p w14:paraId="571ED7DF" w14:textId="77777777" w:rsidR="00121431" w:rsidRDefault="00121431">
    <w:pPr>
      <w:rPr>
        <w:sz w:val="4"/>
      </w:rPr>
    </w:pPr>
  </w:p>
  <w:p w14:paraId="554C7581" w14:textId="77777777" w:rsidR="00121431" w:rsidRDefault="00121431">
    <w:pPr>
      <w:rPr>
        <w:sz w:val="4"/>
      </w:rPr>
    </w:pPr>
  </w:p>
  <w:p w14:paraId="7144BA7D" w14:textId="77777777" w:rsidR="00121431" w:rsidRDefault="00121431">
    <w:pPr>
      <w:rPr>
        <w:sz w:val="4"/>
      </w:rPr>
    </w:pPr>
  </w:p>
  <w:p w14:paraId="74B34B70" w14:textId="77777777" w:rsidR="00121431" w:rsidRDefault="00121431">
    <w:pPr>
      <w:rPr>
        <w:sz w:val="4"/>
      </w:rPr>
    </w:pPr>
  </w:p>
  <w:p w14:paraId="1D61F59C" w14:textId="77777777" w:rsidR="00121431" w:rsidRDefault="00121431">
    <w:pPr>
      <w:rPr>
        <w:sz w:val="4"/>
      </w:rPr>
    </w:pPr>
  </w:p>
  <w:p w14:paraId="52182721" w14:textId="77777777" w:rsidR="00121431" w:rsidRDefault="00121431">
    <w:pPr>
      <w:rPr>
        <w:sz w:val="4"/>
      </w:rPr>
    </w:pPr>
  </w:p>
  <w:p w14:paraId="03A20571" w14:textId="77777777" w:rsidR="00121431" w:rsidRDefault="00121431">
    <w:pPr>
      <w:rPr>
        <w:sz w:val="4"/>
      </w:rPr>
    </w:pPr>
  </w:p>
  <w:p w14:paraId="79B77B77" w14:textId="77777777" w:rsidR="00121431" w:rsidRDefault="00121431">
    <w:pPr>
      <w:rPr>
        <w:sz w:val="4"/>
      </w:rPr>
    </w:pPr>
  </w:p>
  <w:p w14:paraId="0F088602" w14:textId="77777777" w:rsidR="00121431" w:rsidRDefault="00121431">
    <w:pPr>
      <w:rPr>
        <w:sz w:val="4"/>
      </w:rPr>
    </w:pPr>
  </w:p>
  <w:p w14:paraId="5509C547" w14:textId="77777777" w:rsidR="00121431" w:rsidRDefault="00121431">
    <w:pPr>
      <w:rPr>
        <w:sz w:val="4"/>
      </w:rPr>
    </w:pPr>
  </w:p>
  <w:p w14:paraId="72E22ABA" w14:textId="77777777" w:rsidR="00121431" w:rsidRDefault="00121431">
    <w:pPr>
      <w:rPr>
        <w:sz w:val="4"/>
      </w:rPr>
    </w:pPr>
  </w:p>
  <w:p w14:paraId="698E1E06" w14:textId="77777777" w:rsidR="00121431" w:rsidRDefault="00121431">
    <w:pPr>
      <w:rPr>
        <w:sz w:val="4"/>
      </w:rPr>
    </w:pPr>
  </w:p>
  <w:p w14:paraId="0C22C125" w14:textId="77777777" w:rsidR="00121431" w:rsidRDefault="00121431">
    <w:pPr>
      <w:rPr>
        <w:sz w:val="4"/>
      </w:rPr>
    </w:pPr>
  </w:p>
  <w:p w14:paraId="2C5870AC" w14:textId="77777777" w:rsidR="00121431" w:rsidRDefault="00121431">
    <w:pPr>
      <w:rPr>
        <w:sz w:val="4"/>
      </w:rPr>
    </w:pPr>
  </w:p>
  <w:p w14:paraId="57E75438" w14:textId="77777777" w:rsidR="00121431" w:rsidRDefault="00121431">
    <w:pPr>
      <w:rPr>
        <w:sz w:val="4"/>
      </w:rPr>
    </w:pPr>
  </w:p>
  <w:p w14:paraId="6096CB19" w14:textId="77777777" w:rsidR="00121431" w:rsidRDefault="00121431">
    <w:pPr>
      <w:rPr>
        <w:sz w:val="4"/>
      </w:rPr>
    </w:pPr>
  </w:p>
  <w:p w14:paraId="13FA675C" w14:textId="77777777" w:rsidR="00121431" w:rsidRDefault="00121431">
    <w:pPr>
      <w:rPr>
        <w:sz w:val="4"/>
      </w:rPr>
    </w:pPr>
  </w:p>
  <w:p w14:paraId="085BEFC5" w14:textId="77777777" w:rsidR="00121431" w:rsidRDefault="00121431">
    <w:pPr>
      <w:rPr>
        <w:sz w:val="4"/>
      </w:rPr>
    </w:pPr>
  </w:p>
  <w:p w14:paraId="4A0A06A6" w14:textId="77777777" w:rsidR="00121431" w:rsidRDefault="00121431">
    <w:pPr>
      <w:rPr>
        <w:sz w:val="4"/>
      </w:rPr>
    </w:pPr>
  </w:p>
  <w:p w14:paraId="7DADDCFA" w14:textId="77777777" w:rsidR="00121431" w:rsidRDefault="00121431">
    <w:pPr>
      <w:rPr>
        <w:sz w:val="4"/>
      </w:rPr>
    </w:pPr>
  </w:p>
  <w:p w14:paraId="12035863" w14:textId="77777777" w:rsidR="00121431" w:rsidRDefault="00121431">
    <w:pPr>
      <w:rPr>
        <w:sz w:val="4"/>
      </w:rPr>
    </w:pPr>
  </w:p>
  <w:p w14:paraId="2562814B" w14:textId="77777777" w:rsidR="00121431" w:rsidRDefault="00121431">
    <w:pPr>
      <w:rPr>
        <w:sz w:val="4"/>
      </w:rPr>
    </w:pPr>
  </w:p>
  <w:p w14:paraId="4F06DDFB" w14:textId="77777777" w:rsidR="00121431" w:rsidRDefault="00121431">
    <w:pPr>
      <w:rPr>
        <w:sz w:val="4"/>
      </w:rPr>
    </w:pPr>
  </w:p>
  <w:p w14:paraId="557EC7D0" w14:textId="77777777" w:rsidR="00121431" w:rsidRDefault="00121431">
    <w:pPr>
      <w:rPr>
        <w:sz w:val="4"/>
      </w:rPr>
    </w:pPr>
  </w:p>
  <w:p w14:paraId="7BC46A66" w14:textId="77777777" w:rsidR="00121431" w:rsidRDefault="00121431">
    <w:pPr>
      <w:rPr>
        <w:sz w:val="4"/>
      </w:rPr>
    </w:pPr>
  </w:p>
  <w:p w14:paraId="3932C437" w14:textId="77777777" w:rsidR="00121431" w:rsidRDefault="00121431">
    <w:pPr>
      <w:rPr>
        <w:sz w:val="4"/>
      </w:rPr>
    </w:pPr>
  </w:p>
  <w:p w14:paraId="6B9E40E1" w14:textId="77777777" w:rsidR="004D0AD0" w:rsidRDefault="004D0AD0">
    <w:pPr>
      <w:rPr>
        <w:sz w:val="4"/>
        <w:lang w:val="sr-Cyrl-C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6DF6B" w14:textId="0B988376" w:rsidR="00EA7F78" w:rsidRDefault="009D105B">
    <w:pPr>
      <w:pStyle w:val="Header"/>
    </w:pP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9FFF502" wp14:editId="31119BF3">
              <wp:simplePos x="0" y="0"/>
              <wp:positionH relativeFrom="column">
                <wp:posOffset>-102870</wp:posOffset>
              </wp:positionH>
              <wp:positionV relativeFrom="paragraph">
                <wp:posOffset>-52070</wp:posOffset>
              </wp:positionV>
              <wp:extent cx="5829300" cy="1287780"/>
              <wp:effectExtent l="11430" t="0" r="17145" b="2540"/>
              <wp:wrapNone/>
              <wp:docPr id="2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29300" cy="1287780"/>
                        <a:chOff x="1360" y="81"/>
                        <a:chExt cx="9180" cy="2028"/>
                      </a:xfrm>
                    </wpg:grpSpPr>
                    <wps:wsp>
                      <wps:cNvPr id="3" name="Text Box 12"/>
                      <wps:cNvSpPr txBox="1">
                        <a:spLocks noChangeArrowheads="1"/>
                      </wps:cNvSpPr>
                      <wps:spPr bwMode="auto">
                        <a:xfrm>
                          <a:off x="2640" y="1266"/>
                          <a:ext cx="6625" cy="8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671787" w14:textId="77777777" w:rsidR="00EA7F78" w:rsidRPr="00F91E97" w:rsidRDefault="00EA7F78" w:rsidP="00EA7F78">
                            <w:pPr>
                              <w:rPr>
                                <w:b/>
                                <w:sz w:val="2"/>
                                <w:lang w:val="sr-Latn-CS"/>
                              </w:rPr>
                            </w:pPr>
                          </w:p>
                          <w:p w14:paraId="3CFE9306" w14:textId="77777777" w:rsidR="00EA7F78" w:rsidRPr="000C0AA0" w:rsidRDefault="00EA7F78" w:rsidP="00EA7F78">
                            <w:pPr>
                              <w:jc w:val="center"/>
                              <w:rPr>
                                <w:b/>
                                <w:bCs/>
                                <w:szCs w:val="28"/>
                                <w:lang w:val="sr-Cyrl-BA"/>
                              </w:rPr>
                            </w:pPr>
                            <w:r w:rsidRPr="00F91E97">
                              <w:rPr>
                                <w:rFonts w:ascii="Cir Times" w:hAnsi="Cir Times"/>
                                <w:lang w:val="ru-RU"/>
                              </w:rPr>
                              <w:t xml:space="preserve">  </w:t>
                            </w:r>
                            <w:r w:rsidRPr="000C0AA0">
                              <w:rPr>
                                <w:b/>
                                <w:bCs/>
                                <w:szCs w:val="28"/>
                                <w:lang w:val="sr-Cyrl-BA"/>
                              </w:rPr>
                              <w:t>ЖЕЉЕЗНИЦЕ РЕПУБЛИКЕ СРПСКЕ А.Д.</w:t>
                            </w:r>
                          </w:p>
                          <w:p w14:paraId="0D5B261F" w14:textId="77777777" w:rsidR="00EA7F78" w:rsidRPr="000C0AA0" w:rsidRDefault="00EA7F78" w:rsidP="00EA7F78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lang w:val="sr-Cyrl-BA"/>
                              </w:rPr>
                            </w:pPr>
                            <w:r w:rsidRPr="000C0AA0">
                              <w:rPr>
                                <w:b/>
                                <w:bCs/>
                                <w:sz w:val="22"/>
                                <w:lang w:val="sr-Cyrl-BA"/>
                              </w:rPr>
                              <w:t>Д О Б О Ј</w:t>
                            </w:r>
                          </w:p>
                          <w:p w14:paraId="7CD23E09" w14:textId="77777777" w:rsidR="00EA7F78" w:rsidRPr="000C0AA0" w:rsidRDefault="00EA7F78" w:rsidP="00EA7F78">
                            <w:pPr>
                              <w:pStyle w:val="NoSpacing"/>
                              <w:rPr>
                                <w:sz w:val="22"/>
                                <w:lang w:val="sr-Latn-C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Line 13"/>
                      <wps:cNvCnPr>
                        <a:cxnSpLocks noChangeShapeType="1"/>
                      </wps:cNvCnPr>
                      <wps:spPr bwMode="auto">
                        <a:xfrm flipH="1" flipV="1">
                          <a:off x="1360" y="1911"/>
                          <a:ext cx="918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4538F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5" name="Group 14"/>
                      <wpg:cNvGrpSpPr>
                        <a:grpSpLocks/>
                      </wpg:cNvGrpSpPr>
                      <wpg:grpSpPr bwMode="auto">
                        <a:xfrm>
                          <a:off x="4798" y="81"/>
                          <a:ext cx="2327" cy="1320"/>
                          <a:chOff x="1584" y="904"/>
                          <a:chExt cx="1875" cy="1215"/>
                        </a:xfrm>
                      </wpg:grpSpPr>
                      <pic:pic xmlns:pic="http://schemas.openxmlformats.org/drawingml/2006/picture">
                        <pic:nvPicPr>
                          <pic:cNvPr id="6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lum bright="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84" y="904"/>
                            <a:ext cx="1875" cy="12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2117" y="1338"/>
                            <a:ext cx="802" cy="3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FC2458" w14:textId="77777777" w:rsidR="00EA7F78" w:rsidRPr="00EA7F78" w:rsidRDefault="00EA7F78" w:rsidP="00EA7F78">
                              <w:pPr>
                                <w:jc w:val="center"/>
                                <w:rPr>
                                  <w:b/>
                                  <w:bCs/>
                                  <w:color w:val="FFFFFF"/>
                                  <w:sz w:val="20"/>
                                  <w:szCs w:val="16"/>
                                </w:rPr>
                              </w:pPr>
                              <w:r w:rsidRPr="00EA7F78">
                                <w:rPr>
                                  <w:b/>
                                  <w:bCs/>
                                  <w:color w:val="FFFFFF"/>
                                  <w:sz w:val="20"/>
                                  <w:szCs w:val="16"/>
                                  <w:lang w:val="sr-Cyrl-BA"/>
                                </w:rPr>
                                <w:t>ЖРС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9FFF502" id="Group 11" o:spid="_x0000_s1026" style="position:absolute;margin-left:-8.1pt;margin-top:-4.1pt;width:459pt;height:101.4pt;z-index:251657728" coordorigin="1360,81" coordsize="9180,202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7" type="#_x0000_t202" style="position:absolute;left:2640;top:1266;width:6625;height: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14:paraId="7B671787" w14:textId="77777777" w:rsidR="00EA7F78" w:rsidRPr="00F91E97" w:rsidRDefault="00EA7F78" w:rsidP="00EA7F78">
                      <w:pPr>
                        <w:rPr>
                          <w:b/>
                          <w:sz w:val="2"/>
                          <w:lang w:val="sr-Latn-CS"/>
                        </w:rPr>
                      </w:pPr>
                    </w:p>
                    <w:p w14:paraId="3CFE9306" w14:textId="77777777" w:rsidR="00EA7F78" w:rsidRPr="000C0AA0" w:rsidRDefault="00EA7F78" w:rsidP="00EA7F78">
                      <w:pPr>
                        <w:jc w:val="center"/>
                        <w:rPr>
                          <w:b/>
                          <w:bCs/>
                          <w:szCs w:val="28"/>
                          <w:lang w:val="sr-Cyrl-BA"/>
                        </w:rPr>
                      </w:pPr>
                      <w:r w:rsidRPr="00F91E97">
                        <w:rPr>
                          <w:rFonts w:ascii="Cir Times" w:hAnsi="Cir Times"/>
                          <w:lang w:val="ru-RU"/>
                        </w:rPr>
                        <w:t xml:space="preserve">  </w:t>
                      </w:r>
                      <w:r w:rsidRPr="000C0AA0">
                        <w:rPr>
                          <w:b/>
                          <w:bCs/>
                          <w:szCs w:val="28"/>
                          <w:lang w:val="sr-Cyrl-BA"/>
                        </w:rPr>
                        <w:t>ЖЕЉЕЗНИЦЕ РЕПУБЛИКЕ СРПСКЕ А.Д.</w:t>
                      </w:r>
                    </w:p>
                    <w:p w14:paraId="0D5B261F" w14:textId="77777777" w:rsidR="00EA7F78" w:rsidRPr="000C0AA0" w:rsidRDefault="00EA7F78" w:rsidP="00EA7F78">
                      <w:pPr>
                        <w:jc w:val="center"/>
                        <w:rPr>
                          <w:b/>
                          <w:bCs/>
                          <w:sz w:val="22"/>
                          <w:lang w:val="sr-Cyrl-BA"/>
                        </w:rPr>
                      </w:pPr>
                      <w:r w:rsidRPr="000C0AA0">
                        <w:rPr>
                          <w:b/>
                          <w:bCs/>
                          <w:sz w:val="22"/>
                          <w:lang w:val="sr-Cyrl-BA"/>
                        </w:rPr>
                        <w:t>Д О Б О Ј</w:t>
                      </w:r>
                    </w:p>
                    <w:p w14:paraId="7CD23E09" w14:textId="77777777" w:rsidR="00EA7F78" w:rsidRPr="000C0AA0" w:rsidRDefault="00EA7F78" w:rsidP="00EA7F78">
                      <w:pPr>
                        <w:pStyle w:val="NoSpacing"/>
                        <w:rPr>
                          <w:sz w:val="22"/>
                          <w:lang w:val="sr-Latn-CS"/>
                        </w:rPr>
                      </w:pPr>
                    </w:p>
                  </w:txbxContent>
                </v:textbox>
              </v:shape>
              <v:line id="Line 13" o:spid="_x0000_s1028" style="position:absolute;flip:x y;visibility:visible;mso-wrap-style:square" from="1360,1911" to="10540,19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" strokecolor="#4538f0" strokeweight="1.5pt"/>
              <v:group id="Group 14" o:spid="_x0000_s1029" style="position:absolute;left:4798;top:81;width:2327;height:1320" coordorigin="1584,904" coordsize="1875,1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5" o:spid="_x0000_s1030" type="#_x0000_t75" style="position:absolute;left:1584;top:904;width:1875;height:12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">
                  <v:imagedata r:id="rId2" o:title="" blacklevel="3932f"/>
                </v:shape>
                <v:shape id="Text Box 16" o:spid="_x0000_s1031" type="#_x0000_t202" style="position:absolute;left:2117;top:1338;width:802;height: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<v:textbox>
                    <w:txbxContent>
                      <w:p w14:paraId="0CFC2458" w14:textId="77777777" w:rsidR="00EA7F78" w:rsidRPr="00EA7F78" w:rsidRDefault="00EA7F78" w:rsidP="00EA7F78">
                        <w:pPr>
                          <w:jc w:val="center"/>
                          <w:rPr>
                            <w:b/>
                            <w:bCs/>
                            <w:color w:val="FFFFFF"/>
                            <w:sz w:val="20"/>
                            <w:szCs w:val="16"/>
                          </w:rPr>
                        </w:pPr>
                        <w:r w:rsidRPr="00EA7F78">
                          <w:rPr>
                            <w:b/>
                            <w:bCs/>
                            <w:color w:val="FFFFFF"/>
                            <w:sz w:val="20"/>
                            <w:szCs w:val="16"/>
                            <w:lang w:val="sr-Cyrl-BA"/>
                          </w:rPr>
                          <w:t>ЖРС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40291"/>
    <w:multiLevelType w:val="hybridMultilevel"/>
    <w:tmpl w:val="63621828"/>
    <w:lvl w:ilvl="0" w:tplc="D4A0B1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F0C7E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DF8B4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FA20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7423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884CF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865A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C6BB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FD6E4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C0EB9"/>
    <w:multiLevelType w:val="hybridMultilevel"/>
    <w:tmpl w:val="38A6C2C4"/>
    <w:lvl w:ilvl="0" w:tplc="1CB6C0BE">
      <w:start w:val="2"/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ascii="Times New Roman" w:eastAsia="Times New Roman" w:hAnsi="Times New Roman" w:cs="Times New Roman" w:hint="default"/>
      </w:rPr>
    </w:lvl>
    <w:lvl w:ilvl="1" w:tplc="D5B4E92A" w:tentative="1">
      <w:start w:val="1"/>
      <w:numFmt w:val="bullet"/>
      <w:lvlText w:val="o"/>
      <w:lvlJc w:val="left"/>
      <w:pPr>
        <w:tabs>
          <w:tab w:val="num" w:pos="1455"/>
        </w:tabs>
        <w:ind w:left="1455" w:hanging="360"/>
      </w:pPr>
      <w:rPr>
        <w:rFonts w:ascii="Courier New" w:hAnsi="Courier New" w:hint="default"/>
      </w:rPr>
    </w:lvl>
    <w:lvl w:ilvl="2" w:tplc="A6D256A4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579C6118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59B4BE92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hint="default"/>
      </w:rPr>
    </w:lvl>
    <w:lvl w:ilvl="5" w:tplc="A228872E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5DCCDD96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82B49F0E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hint="default"/>
      </w:rPr>
    </w:lvl>
    <w:lvl w:ilvl="8" w:tplc="771E3676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abstractNum w:abstractNumId="2" w15:restartNumberingAfterBreak="0">
    <w:nsid w:val="1A9171EC"/>
    <w:multiLevelType w:val="hybridMultilevel"/>
    <w:tmpl w:val="DD3E320E"/>
    <w:lvl w:ilvl="0" w:tplc="2D1AC64E">
      <w:numFmt w:val="bullet"/>
      <w:lvlText w:val="-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cs="Times New Roman" w:hint="default"/>
      </w:rPr>
    </w:lvl>
    <w:lvl w:ilvl="1" w:tplc="1E68E4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085E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46EA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EC1E1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15ADE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FA81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8878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76893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7B3BF7"/>
    <w:multiLevelType w:val="hybridMultilevel"/>
    <w:tmpl w:val="E2C899B0"/>
    <w:lvl w:ilvl="0" w:tplc="52783D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2DE3A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2212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34F4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EE4D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EB0A9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BFE73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1EED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BC463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40D68B5"/>
    <w:multiLevelType w:val="hybridMultilevel"/>
    <w:tmpl w:val="5ADAC1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E724C3"/>
    <w:multiLevelType w:val="hybridMultilevel"/>
    <w:tmpl w:val="4454C2D6"/>
    <w:lvl w:ilvl="0" w:tplc="510A71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AD4DFB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8146D54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1C8951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916A06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13ADEE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AB0152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43842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7DA4A9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A462B8E"/>
    <w:multiLevelType w:val="hybridMultilevel"/>
    <w:tmpl w:val="318076EE"/>
    <w:lvl w:ilvl="0" w:tplc="7916AF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1C3E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D7CB8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5F0EA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9C71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DA215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54C2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B4F1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0633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6F27D7C"/>
    <w:multiLevelType w:val="hybridMultilevel"/>
    <w:tmpl w:val="D20EF418"/>
    <w:lvl w:ilvl="0" w:tplc="08F8530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4754E792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585677F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C35AD93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C9601B0A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B720DC5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EFEEE2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590AEB2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849278F0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B4267BB"/>
    <w:multiLevelType w:val="hybridMultilevel"/>
    <w:tmpl w:val="883C0A28"/>
    <w:lvl w:ilvl="0" w:tplc="5F8858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08EDD0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6BC79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4880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4407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4DEB8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68F3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2616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6B4DA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6"/>
  </w:num>
  <w:num w:numId="7">
    <w:abstractNumId w:val="8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>
      <o:colormru v:ext="edit" colors="#0692d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93E"/>
    <w:rsid w:val="0006218C"/>
    <w:rsid w:val="000C0AA0"/>
    <w:rsid w:val="000C48BA"/>
    <w:rsid w:val="00121431"/>
    <w:rsid w:val="001341CC"/>
    <w:rsid w:val="001521FC"/>
    <w:rsid w:val="00152A48"/>
    <w:rsid w:val="001A593E"/>
    <w:rsid w:val="001B14B6"/>
    <w:rsid w:val="001C43EC"/>
    <w:rsid w:val="001D234B"/>
    <w:rsid w:val="001F5E1A"/>
    <w:rsid w:val="001F5EAF"/>
    <w:rsid w:val="00216F17"/>
    <w:rsid w:val="0022184B"/>
    <w:rsid w:val="00256B09"/>
    <w:rsid w:val="002A38FC"/>
    <w:rsid w:val="002B3F3B"/>
    <w:rsid w:val="002B6C69"/>
    <w:rsid w:val="002B7988"/>
    <w:rsid w:val="002C3B01"/>
    <w:rsid w:val="002D08CD"/>
    <w:rsid w:val="00312527"/>
    <w:rsid w:val="0031427E"/>
    <w:rsid w:val="00326987"/>
    <w:rsid w:val="003A712B"/>
    <w:rsid w:val="003C3A77"/>
    <w:rsid w:val="003F531A"/>
    <w:rsid w:val="004230EA"/>
    <w:rsid w:val="004415E8"/>
    <w:rsid w:val="0048511D"/>
    <w:rsid w:val="004D008C"/>
    <w:rsid w:val="004D0AD0"/>
    <w:rsid w:val="004E0476"/>
    <w:rsid w:val="0050542B"/>
    <w:rsid w:val="00506932"/>
    <w:rsid w:val="0051203F"/>
    <w:rsid w:val="00550E26"/>
    <w:rsid w:val="00594687"/>
    <w:rsid w:val="005F21A2"/>
    <w:rsid w:val="005F48AD"/>
    <w:rsid w:val="00601429"/>
    <w:rsid w:val="00615BA2"/>
    <w:rsid w:val="0067510C"/>
    <w:rsid w:val="006A0BF2"/>
    <w:rsid w:val="006D3F01"/>
    <w:rsid w:val="006E27CD"/>
    <w:rsid w:val="006F23E0"/>
    <w:rsid w:val="00700346"/>
    <w:rsid w:val="00703913"/>
    <w:rsid w:val="00752AFE"/>
    <w:rsid w:val="00765BA2"/>
    <w:rsid w:val="007847CD"/>
    <w:rsid w:val="00794F08"/>
    <w:rsid w:val="007A518D"/>
    <w:rsid w:val="008033AC"/>
    <w:rsid w:val="00812D62"/>
    <w:rsid w:val="00814EB1"/>
    <w:rsid w:val="00860DF8"/>
    <w:rsid w:val="00880353"/>
    <w:rsid w:val="0088240C"/>
    <w:rsid w:val="00890B50"/>
    <w:rsid w:val="008A0CF7"/>
    <w:rsid w:val="008A5D99"/>
    <w:rsid w:val="008A6FA1"/>
    <w:rsid w:val="008C6BFF"/>
    <w:rsid w:val="008D0EB9"/>
    <w:rsid w:val="008D1FE6"/>
    <w:rsid w:val="00993B4A"/>
    <w:rsid w:val="009B3F29"/>
    <w:rsid w:val="009D0FFB"/>
    <w:rsid w:val="009D105B"/>
    <w:rsid w:val="009D7B96"/>
    <w:rsid w:val="009F38CA"/>
    <w:rsid w:val="009F3E36"/>
    <w:rsid w:val="00A0316E"/>
    <w:rsid w:val="00A059B2"/>
    <w:rsid w:val="00A27D8C"/>
    <w:rsid w:val="00A32317"/>
    <w:rsid w:val="00A50FF1"/>
    <w:rsid w:val="00A85B0D"/>
    <w:rsid w:val="00AA1BFD"/>
    <w:rsid w:val="00AD1A5B"/>
    <w:rsid w:val="00B17530"/>
    <w:rsid w:val="00B42C97"/>
    <w:rsid w:val="00B502C3"/>
    <w:rsid w:val="00B515B3"/>
    <w:rsid w:val="00B552CA"/>
    <w:rsid w:val="00B718EC"/>
    <w:rsid w:val="00B9295C"/>
    <w:rsid w:val="00BB1DFB"/>
    <w:rsid w:val="00BB6F70"/>
    <w:rsid w:val="00BD3E7C"/>
    <w:rsid w:val="00BD6187"/>
    <w:rsid w:val="00BF394A"/>
    <w:rsid w:val="00C14C00"/>
    <w:rsid w:val="00C36322"/>
    <w:rsid w:val="00C83459"/>
    <w:rsid w:val="00CA2A57"/>
    <w:rsid w:val="00CC0D21"/>
    <w:rsid w:val="00CC3505"/>
    <w:rsid w:val="00CD754A"/>
    <w:rsid w:val="00D207C3"/>
    <w:rsid w:val="00E22249"/>
    <w:rsid w:val="00E41FE2"/>
    <w:rsid w:val="00E47EA3"/>
    <w:rsid w:val="00E845B5"/>
    <w:rsid w:val="00EA228D"/>
    <w:rsid w:val="00EA7F78"/>
    <w:rsid w:val="00EB5527"/>
    <w:rsid w:val="00ED0CBC"/>
    <w:rsid w:val="00EE2334"/>
    <w:rsid w:val="00F777F8"/>
    <w:rsid w:val="00F908DF"/>
    <w:rsid w:val="00F91E97"/>
    <w:rsid w:val="00FA0088"/>
    <w:rsid w:val="00FA2CE5"/>
    <w:rsid w:val="00FF7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692d9"/>
    </o:shapedefaults>
    <o:shapelayout v:ext="edit">
      <o:idmap v:ext="edit" data="1"/>
    </o:shapelayout>
  </w:shapeDefaults>
  <w:decimalSymbol w:val=","/>
  <w:listSeparator w:val=";"/>
  <w14:docId w14:val="64D9A841"/>
  <w15:docId w15:val="{F0FA5979-8E33-4F51-A8F6-EF905C95B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23E0"/>
    <w:rPr>
      <w:sz w:val="24"/>
      <w:szCs w:val="24"/>
      <w:lang w:val="en-CA" w:eastAsia="en-US"/>
    </w:rPr>
  </w:style>
  <w:style w:type="paragraph" w:styleId="Heading1">
    <w:name w:val="heading 1"/>
    <w:basedOn w:val="Normal"/>
    <w:next w:val="Normal"/>
    <w:qFormat/>
    <w:rsid w:val="006F23E0"/>
    <w:pPr>
      <w:keepNext/>
      <w:outlineLvl w:val="0"/>
    </w:pPr>
    <w:rPr>
      <w:rFonts w:ascii="YuTimes" w:hAnsi="YuTimes"/>
      <w:szCs w:val="20"/>
      <w:lang w:val="en-US"/>
    </w:rPr>
  </w:style>
  <w:style w:type="paragraph" w:styleId="Heading2">
    <w:name w:val="heading 2"/>
    <w:basedOn w:val="Normal"/>
    <w:next w:val="Normal"/>
    <w:qFormat/>
    <w:rsid w:val="006F23E0"/>
    <w:pPr>
      <w:keepNext/>
      <w:outlineLvl w:val="1"/>
    </w:pPr>
    <w:rPr>
      <w:rFonts w:ascii="YuTimes" w:hAnsi="YuTimes"/>
      <w:b/>
      <w:szCs w:val="20"/>
      <w:lang w:val="en-US"/>
    </w:rPr>
  </w:style>
  <w:style w:type="paragraph" w:styleId="Heading3">
    <w:name w:val="heading 3"/>
    <w:basedOn w:val="Normal"/>
    <w:next w:val="Normal"/>
    <w:qFormat/>
    <w:rsid w:val="006F23E0"/>
    <w:pPr>
      <w:keepNext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qFormat/>
    <w:rsid w:val="006F23E0"/>
    <w:pPr>
      <w:keepNext/>
      <w:outlineLvl w:val="3"/>
    </w:pPr>
    <w:rPr>
      <w:rFonts w:ascii="YuTimes" w:hAnsi="YuTimes"/>
      <w:sz w:val="28"/>
      <w:lang w:val="en-US"/>
    </w:rPr>
  </w:style>
  <w:style w:type="paragraph" w:styleId="Heading5">
    <w:name w:val="heading 5"/>
    <w:basedOn w:val="Normal"/>
    <w:next w:val="Normal"/>
    <w:qFormat/>
    <w:rsid w:val="006F23E0"/>
    <w:pPr>
      <w:keepNext/>
      <w:ind w:left="375"/>
      <w:outlineLvl w:val="4"/>
    </w:pPr>
    <w:rPr>
      <w:rFonts w:ascii="Ariall" w:hAnsi="Ariall"/>
      <w:b/>
      <w:bCs/>
      <w:sz w:val="28"/>
    </w:rPr>
  </w:style>
  <w:style w:type="paragraph" w:styleId="Heading6">
    <w:name w:val="heading 6"/>
    <w:basedOn w:val="Normal"/>
    <w:next w:val="Normal"/>
    <w:qFormat/>
    <w:rsid w:val="006F23E0"/>
    <w:pPr>
      <w:keepNext/>
      <w:outlineLvl w:val="5"/>
    </w:pPr>
    <w:rPr>
      <w:rFonts w:ascii="Ariall" w:hAnsi="Ariall"/>
      <w:b/>
      <w:bCs/>
      <w:sz w:val="28"/>
    </w:rPr>
  </w:style>
  <w:style w:type="paragraph" w:styleId="Heading7">
    <w:name w:val="heading 7"/>
    <w:basedOn w:val="Normal"/>
    <w:next w:val="Normal"/>
    <w:qFormat/>
    <w:rsid w:val="006F23E0"/>
    <w:pPr>
      <w:keepNext/>
      <w:outlineLvl w:val="6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Heading8">
    <w:name w:val="heading 8"/>
    <w:basedOn w:val="Normal"/>
    <w:next w:val="Normal"/>
    <w:qFormat/>
    <w:rsid w:val="006F23E0"/>
    <w:pPr>
      <w:keepNext/>
      <w:outlineLvl w:val="7"/>
    </w:pPr>
    <w:rPr>
      <w:rFonts w:ascii="CG Omega" w:hAnsi="CG Omega"/>
      <w:i/>
      <w:iCs/>
      <w:color w:val="000000"/>
      <w:lang w:val="en-US"/>
    </w:rPr>
  </w:style>
  <w:style w:type="paragraph" w:styleId="Heading9">
    <w:name w:val="heading 9"/>
    <w:basedOn w:val="Normal"/>
    <w:next w:val="Normal"/>
    <w:qFormat/>
    <w:rsid w:val="006F23E0"/>
    <w:pPr>
      <w:keepNext/>
      <w:ind w:firstLine="720"/>
      <w:outlineLvl w:val="8"/>
    </w:pPr>
    <w:rPr>
      <w:rFonts w:ascii="Arial" w:hAnsi="Arial" w:cs="Arial"/>
      <w:b/>
      <w:bCs/>
      <w:i/>
      <w:iCs/>
      <w:color w:val="000000"/>
      <w:sz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F23E0"/>
    <w:rPr>
      <w:rFonts w:ascii="YuTimes" w:hAnsi="YuTimes"/>
      <w:sz w:val="28"/>
    </w:rPr>
  </w:style>
  <w:style w:type="character" w:styleId="Hyperlink">
    <w:name w:val="Hyperlink"/>
    <w:rsid w:val="006F23E0"/>
    <w:rPr>
      <w:color w:val="0000FF"/>
      <w:u w:val="single"/>
    </w:rPr>
  </w:style>
  <w:style w:type="paragraph" w:styleId="BodyTextIndent">
    <w:name w:val="Body Text Indent"/>
    <w:basedOn w:val="Normal"/>
    <w:rsid w:val="006F23E0"/>
    <w:pPr>
      <w:spacing w:line="480" w:lineRule="auto"/>
      <w:ind w:firstLine="720"/>
      <w:jc w:val="both"/>
    </w:pPr>
    <w:rPr>
      <w:rFonts w:ascii="CG Omega" w:hAnsi="CG Omega"/>
      <w:b/>
      <w:bCs/>
      <w:i/>
      <w:iCs/>
      <w:color w:val="000000"/>
      <w:sz w:val="22"/>
      <w:lang w:val="sl-SI"/>
    </w:rPr>
  </w:style>
  <w:style w:type="paragraph" w:styleId="BodyText2">
    <w:name w:val="Body Text 2"/>
    <w:basedOn w:val="Normal"/>
    <w:rsid w:val="006F23E0"/>
    <w:pPr>
      <w:spacing w:line="360" w:lineRule="auto"/>
      <w:jc w:val="both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BodyText3">
    <w:name w:val="Body Text 3"/>
    <w:basedOn w:val="Normal"/>
    <w:rsid w:val="006F23E0"/>
    <w:rPr>
      <w:rFonts w:ascii="CG Omega" w:hAnsi="CG Omega"/>
      <w:color w:val="000000"/>
      <w:sz w:val="22"/>
      <w:lang w:val="en-US"/>
    </w:rPr>
  </w:style>
  <w:style w:type="paragraph" w:styleId="BodyTextIndent2">
    <w:name w:val="Body Text Indent 2"/>
    <w:basedOn w:val="Normal"/>
    <w:rsid w:val="006F23E0"/>
    <w:pPr>
      <w:ind w:firstLine="720"/>
      <w:jc w:val="both"/>
    </w:pPr>
    <w:rPr>
      <w:rFonts w:ascii="CG Omega" w:hAnsi="CG Omega"/>
      <w:color w:val="000000"/>
      <w:sz w:val="22"/>
      <w:lang w:val="en-US"/>
    </w:rPr>
  </w:style>
  <w:style w:type="paragraph" w:styleId="BodyTextIndent3">
    <w:name w:val="Body Text Indent 3"/>
    <w:basedOn w:val="Normal"/>
    <w:rsid w:val="006F23E0"/>
    <w:pPr>
      <w:ind w:left="720"/>
      <w:jc w:val="both"/>
    </w:pPr>
    <w:rPr>
      <w:sz w:val="22"/>
      <w:lang w:val="sr-Cyrl-CS"/>
    </w:rPr>
  </w:style>
  <w:style w:type="paragraph" w:styleId="Header">
    <w:name w:val="header"/>
    <w:basedOn w:val="Normal"/>
    <w:rsid w:val="006F23E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6F23E0"/>
    <w:pPr>
      <w:tabs>
        <w:tab w:val="center" w:pos="4703"/>
        <w:tab w:val="right" w:pos="9406"/>
      </w:tabs>
    </w:pPr>
  </w:style>
  <w:style w:type="paragraph" w:styleId="NoSpacing">
    <w:name w:val="No Spacing"/>
    <w:uiPriority w:val="1"/>
    <w:qFormat/>
    <w:rsid w:val="00F91E97"/>
    <w:rPr>
      <w:sz w:val="24"/>
      <w:szCs w:val="24"/>
      <w:lang w:val="en-CA" w:eastAsia="en-US"/>
    </w:rPr>
  </w:style>
  <w:style w:type="paragraph" w:styleId="BalloonText">
    <w:name w:val="Balloon Text"/>
    <w:basedOn w:val="Normal"/>
    <w:link w:val="BalloonTextChar"/>
    <w:rsid w:val="000C0A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C0AA0"/>
    <w:rPr>
      <w:rFonts w:ascii="Tahoma" w:hAnsi="Tahoma" w:cs="Tahoma"/>
      <w:sz w:val="16"/>
      <w:szCs w:val="16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40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zaglavlje_novo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zaglavlje_novo1</Template>
  <TotalTime>7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JAVNO OSNOVNO PREDUZE]E</vt:lpstr>
    </vt:vector>
  </TitlesOfParts>
  <Company>Doboj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JAVNO OSNOVNO PREDUZE]E</dc:title>
  <dc:creator>Sky123.Org</dc:creator>
  <cp:lastModifiedBy>Milosava Gligoric</cp:lastModifiedBy>
  <cp:revision>5</cp:revision>
  <cp:lastPrinted>2016-07-15T07:23:00Z</cp:lastPrinted>
  <dcterms:created xsi:type="dcterms:W3CDTF">2021-05-14T07:51:00Z</dcterms:created>
  <dcterms:modified xsi:type="dcterms:W3CDTF">2021-05-28T10:40:00Z</dcterms:modified>
</cp:coreProperties>
</file>